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1ACA8919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 xml:space="preserve">Krycí list nabídky k veřejné zakázce s názvem </w:t>
      </w:r>
      <w:r w:rsidRPr="00AC2155">
        <w:rPr>
          <w:b/>
          <w:color w:val="FF5200" w:themeColor="accent2"/>
          <w:sz w:val="36"/>
          <w:szCs w:val="36"/>
        </w:rPr>
        <w:t>„</w:t>
      </w:r>
      <w:r w:rsidR="00AC2155" w:rsidRPr="00AC2155">
        <w:rPr>
          <w:b/>
          <w:color w:val="FF5200" w:themeColor="accent2"/>
          <w:sz w:val="36"/>
          <w:szCs w:val="36"/>
        </w:rPr>
        <w:t>Nákup laserové optiky pro měření trakčního vedení pro OŘ PHA 2026</w:t>
      </w:r>
      <w:r w:rsidRPr="00AC2155">
        <w:rPr>
          <w:b/>
          <w:color w:val="FF5200" w:themeColor="accent2"/>
          <w:sz w:val="36"/>
          <w:szCs w:val="36"/>
        </w:rPr>
        <w:t xml:space="preserve">“ vedené pod </w:t>
      </w:r>
      <w:r w:rsidRPr="00AC2155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AC2155" w:rsidRPr="00AC2155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113</w:t>
      </w:r>
      <w:r w:rsidR="00AC2155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094</w:t>
      </w:r>
      <w:r w:rsidR="00AC2155" w:rsidRPr="00AC2155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/2026-SŽ-GŘ-O15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1EC78F35" w14:textId="2F11EDAE" w:rsidR="004651F7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33706577" w:history="1">
            <w:r w:rsidR="004651F7" w:rsidRPr="00C573A5">
              <w:rPr>
                <w:rStyle w:val="Hypertextovodkaz"/>
              </w:rPr>
              <w:t>Kapitola č. 1 Všeobecné informace o dodavateli</w:t>
            </w:r>
            <w:r w:rsidR="004651F7">
              <w:rPr>
                <w:noProof/>
                <w:webHidden/>
              </w:rPr>
              <w:tab/>
            </w:r>
            <w:r w:rsidR="004651F7">
              <w:rPr>
                <w:noProof/>
                <w:webHidden/>
              </w:rPr>
              <w:fldChar w:fldCharType="begin"/>
            </w:r>
            <w:r w:rsidR="004651F7">
              <w:rPr>
                <w:noProof/>
                <w:webHidden/>
              </w:rPr>
              <w:instrText xml:space="preserve"> PAGEREF _Toc233706577 \h </w:instrText>
            </w:r>
            <w:r w:rsidR="004651F7">
              <w:rPr>
                <w:noProof/>
                <w:webHidden/>
              </w:rPr>
            </w:r>
            <w:r w:rsidR="004651F7">
              <w:rPr>
                <w:noProof/>
                <w:webHidden/>
              </w:rPr>
              <w:fldChar w:fldCharType="separate"/>
            </w:r>
            <w:r w:rsidR="004651F7">
              <w:rPr>
                <w:noProof/>
                <w:webHidden/>
              </w:rPr>
              <w:t>2</w:t>
            </w:r>
            <w:r w:rsidR="004651F7">
              <w:rPr>
                <w:noProof/>
                <w:webHidden/>
              </w:rPr>
              <w:fldChar w:fldCharType="end"/>
            </w:r>
          </w:hyperlink>
        </w:p>
        <w:p w14:paraId="68CDB8FF" w14:textId="416789AC" w:rsidR="004651F7" w:rsidRDefault="004651F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706578" w:history="1">
            <w:r w:rsidRPr="00C573A5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_Toc233706578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3EF930" w14:textId="372E1D5B" w:rsidR="004651F7" w:rsidRDefault="004651F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706579" w:history="1">
            <w:r w:rsidRPr="00C573A5">
              <w:rPr>
                <w:rStyle w:val="Hypertextovodkaz"/>
              </w:rPr>
              <w:t>Kapitola č. 3 Čestné prohlášení o splnění podmínek 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_Toc233706579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EA6528" w14:textId="64BA0FE1" w:rsidR="004651F7" w:rsidRDefault="004651F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706580" w:history="1">
            <w:r w:rsidRPr="00C573A5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_Toc233706580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376449" w14:textId="0B06D90F" w:rsidR="004651F7" w:rsidRDefault="004651F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706581" w:history="1">
            <w:r w:rsidRPr="00C573A5">
              <w:rPr>
                <w:rStyle w:val="Hypertextovodkaz"/>
              </w:rPr>
              <w:t>kapitola č. 5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_Toc233706581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0EF333" w14:textId="458CDBDB" w:rsidR="004651F7" w:rsidRDefault="004651F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706582" w:history="1">
            <w:r w:rsidRPr="00C573A5">
              <w:rPr>
                <w:rStyle w:val="Hypertextovodkaz"/>
              </w:rPr>
              <w:t>Kapitola č. 6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_Toc233706582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94CB97" w14:textId="3FD232EF" w:rsidR="004651F7" w:rsidRDefault="004651F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706583" w:history="1">
            <w:r w:rsidRPr="00C573A5">
              <w:rPr>
                <w:rStyle w:val="Hypertextovodkaz"/>
              </w:rPr>
              <w:t>Kapitola č. 7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_Toc233706583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530E16" w14:textId="4ED805DC" w:rsidR="004651F7" w:rsidRDefault="004651F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706584" w:history="1">
            <w:r w:rsidRPr="00C573A5">
              <w:rPr>
                <w:rStyle w:val="Hypertextovodkaz"/>
              </w:rPr>
              <w:t>Kapitola č. 8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_Toc233706584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503E9A" w14:textId="665B61EC" w:rsidR="004651F7" w:rsidRDefault="004651F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706585" w:history="1">
            <w:r w:rsidRPr="00C573A5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_Toc233706585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7E8743" w14:textId="5C010576" w:rsidR="004651F7" w:rsidRDefault="004651F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706586" w:history="1">
            <w:r w:rsidRPr="00C573A5">
              <w:rPr>
                <w:rStyle w:val="Hypertextovodkaz"/>
              </w:rPr>
              <w:t>Kapitola č. 10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_Toc233706586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181612" w14:textId="3A8211A9" w:rsidR="004651F7" w:rsidRDefault="004651F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706587" w:history="1">
            <w:r w:rsidRPr="00C573A5">
              <w:rPr>
                <w:rStyle w:val="Hypertextovodkaz"/>
              </w:rPr>
              <w:t>Kapitola č. 11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_Toc233706587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13666A" w14:textId="493A36DD" w:rsidR="004651F7" w:rsidRDefault="004651F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706588" w:history="1">
            <w:r w:rsidRPr="00C573A5">
              <w:rPr>
                <w:rStyle w:val="Hypertextovodkaz"/>
              </w:rPr>
              <w:t>Kapitola č. 12 Čestné prohlášení ve vztahu k zákonu 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_Toc233706588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204CBAFD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33706577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3B406EC4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30FB40D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2000ED9A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4A283EC5" w14:textId="0CADE41D" w:rsidR="0035531B" w:rsidRDefault="00BE7668" w:rsidP="00177966">
      <w:pPr>
        <w:pStyle w:val="Nadpisbezsl1-1"/>
        <w:jc w:val="both"/>
      </w:pPr>
      <w:bookmarkStart w:id="5" w:name="_Toc233706578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2"/>
      </w:r>
      <w:bookmarkEnd w:id="5"/>
    </w:p>
    <w:p w14:paraId="74921D1B" w14:textId="0614E08A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3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240E843F" w14:textId="69F6C3DB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1779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3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895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14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1779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3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895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14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1779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3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895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14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1779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3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895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14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17796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3" w:type="dxa"/>
            <w:tcBorders>
              <w:bottom w:val="single" w:sz="2" w:space="0" w:color="auto"/>
            </w:tcBorders>
          </w:tcPr>
          <w:p w14:paraId="0E6DB1DB" w14:textId="77777777" w:rsidR="00E6119C" w:rsidRPr="00177966" w:rsidRDefault="00E6119C" w:rsidP="00EF4E96">
            <w:pPr>
              <w:jc w:val="both"/>
              <w:rPr>
                <w:b w:val="0"/>
                <w:bCs/>
                <w:sz w:val="16"/>
                <w:szCs w:val="16"/>
                <w:highlight w:val="yellow"/>
              </w:rPr>
            </w:pPr>
            <w:r w:rsidRPr="00177966">
              <w:rPr>
                <w:b w:val="0"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895" w:type="dxa"/>
            <w:tcBorders>
              <w:bottom w:val="single" w:sz="2" w:space="0" w:color="auto"/>
            </w:tcBorders>
          </w:tcPr>
          <w:p w14:paraId="214CD389" w14:textId="77777777" w:rsidR="00E6119C" w:rsidRPr="0017796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  <w:highlight w:val="yellow"/>
              </w:rPr>
            </w:pPr>
            <w:r w:rsidRPr="00177966">
              <w:rPr>
                <w:b w:val="0"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14" w:type="dxa"/>
            <w:tcBorders>
              <w:bottom w:val="single" w:sz="2" w:space="0" w:color="auto"/>
            </w:tcBorders>
          </w:tcPr>
          <w:p w14:paraId="1B5BF25B" w14:textId="77777777" w:rsidR="00E6119C" w:rsidRPr="0017796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  <w:highlight w:val="yellow"/>
              </w:rPr>
            </w:pPr>
            <w:r w:rsidRPr="00177966">
              <w:rPr>
                <w:b w:val="0"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1779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898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13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1779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898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13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1779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898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13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1779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898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13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17796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1" w:type="dxa"/>
            <w:tcBorders>
              <w:bottom w:val="single" w:sz="2" w:space="0" w:color="auto"/>
            </w:tcBorders>
          </w:tcPr>
          <w:p w14:paraId="2F13A652" w14:textId="77777777" w:rsidR="00454716" w:rsidRPr="00177966" w:rsidRDefault="00454716" w:rsidP="00EF4E96">
            <w:pPr>
              <w:jc w:val="both"/>
              <w:rPr>
                <w:b w:val="0"/>
                <w:bCs/>
                <w:sz w:val="16"/>
                <w:szCs w:val="16"/>
                <w:highlight w:val="yellow"/>
              </w:rPr>
            </w:pPr>
            <w:r w:rsidRPr="00177966">
              <w:rPr>
                <w:b w:val="0"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898" w:type="dxa"/>
            <w:tcBorders>
              <w:bottom w:val="single" w:sz="2" w:space="0" w:color="auto"/>
            </w:tcBorders>
          </w:tcPr>
          <w:p w14:paraId="1FE068CA" w14:textId="77777777" w:rsidR="00454716" w:rsidRPr="0017796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  <w:highlight w:val="yellow"/>
              </w:rPr>
            </w:pPr>
            <w:r w:rsidRPr="00177966">
              <w:rPr>
                <w:b w:val="0"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13" w:type="dxa"/>
            <w:tcBorders>
              <w:bottom w:val="single" w:sz="2" w:space="0" w:color="auto"/>
            </w:tcBorders>
          </w:tcPr>
          <w:p w14:paraId="7F20CE6B" w14:textId="77777777" w:rsidR="00454716" w:rsidRPr="0017796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  <w:highlight w:val="yellow"/>
              </w:rPr>
            </w:pPr>
            <w:r w:rsidRPr="00177966">
              <w:rPr>
                <w:b w:val="0"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177966" w:rsidRDefault="005D6C1E" w:rsidP="00744CE4">
            <w:pPr>
              <w:jc w:val="both"/>
              <w:rPr>
                <w:b w:val="0"/>
                <w:bCs/>
                <w:sz w:val="16"/>
                <w:szCs w:val="16"/>
              </w:rPr>
            </w:pPr>
            <w:r w:rsidRPr="00177966">
              <w:rPr>
                <w:b w:val="0"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177966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</w:rPr>
            </w:pPr>
            <w:r w:rsidRPr="00177966">
              <w:rPr>
                <w:b w:val="0"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AC48B77" w:rsidR="00066766" w:rsidRDefault="00066766" w:rsidP="00EF4E96">
      <w:pPr>
        <w:pStyle w:val="Nadpisbezsl1-1"/>
        <w:jc w:val="both"/>
      </w:pPr>
      <w:bookmarkStart w:id="6" w:name="_Toc233706579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 xml:space="preserve">Čestné prohlášení o splnění podmínek </w:t>
      </w:r>
      <w:r w:rsidR="00177966">
        <w:br/>
      </w:r>
      <w:r w:rsidRPr="00ED1816">
        <w:t>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6C4D5EE4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6F3E46EA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33706580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4333630A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21272515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045CABF3" w:rsidR="00D6532E" w:rsidRPr="006564BB" w:rsidRDefault="00D6532E" w:rsidP="00EF4E96">
      <w:pPr>
        <w:pStyle w:val="Nadpisbezsl1-1"/>
        <w:jc w:val="both"/>
      </w:pPr>
      <w:bookmarkStart w:id="8" w:name="_Toc233706581"/>
      <w:r>
        <w:lastRenderedPageBreak/>
        <w:t xml:space="preserve">kapitola č. </w:t>
      </w:r>
      <w:r w:rsidR="00D84A9C">
        <w:t xml:space="preserve">5 </w:t>
      </w:r>
      <w:r w:rsidR="00AC2155" w:rsidRPr="00AC2155">
        <w:t>Neobsazeno</w:t>
      </w:r>
      <w:bookmarkEnd w:id="8"/>
      <w:r w:rsidR="00AC2155" w:rsidRPr="00AC2155">
        <w:t xml:space="preserve"> </w:t>
      </w:r>
    </w:p>
    <w:p w14:paraId="53076020" w14:textId="77777777" w:rsidR="00177966" w:rsidRDefault="00177966" w:rsidP="00EF4E96">
      <w:pPr>
        <w:pStyle w:val="Nadpisbezsl1-1"/>
        <w:jc w:val="both"/>
      </w:pPr>
    </w:p>
    <w:p w14:paraId="587D12DE" w14:textId="77777777" w:rsidR="00177966" w:rsidRDefault="00177966" w:rsidP="00EF4E96">
      <w:pPr>
        <w:pStyle w:val="Nadpisbezsl1-1"/>
        <w:jc w:val="both"/>
      </w:pPr>
    </w:p>
    <w:p w14:paraId="1432F9AB" w14:textId="77777777" w:rsidR="00177966" w:rsidRDefault="00177966" w:rsidP="00EF4E96">
      <w:pPr>
        <w:pStyle w:val="Nadpisbezsl1-1"/>
        <w:jc w:val="both"/>
      </w:pPr>
    </w:p>
    <w:p w14:paraId="6E789907" w14:textId="77777777" w:rsidR="00177966" w:rsidRDefault="00177966" w:rsidP="00EF4E96">
      <w:pPr>
        <w:pStyle w:val="Nadpisbezsl1-1"/>
        <w:jc w:val="both"/>
      </w:pPr>
    </w:p>
    <w:p w14:paraId="6CEE3BE5" w14:textId="77777777" w:rsidR="00177966" w:rsidRDefault="00177966" w:rsidP="00EF4E96">
      <w:pPr>
        <w:pStyle w:val="Nadpisbezsl1-1"/>
        <w:jc w:val="both"/>
      </w:pPr>
    </w:p>
    <w:p w14:paraId="6AE5C2CA" w14:textId="77777777" w:rsidR="00177966" w:rsidRDefault="00177966" w:rsidP="00EF4E96">
      <w:pPr>
        <w:pStyle w:val="Nadpisbezsl1-1"/>
        <w:jc w:val="both"/>
      </w:pPr>
    </w:p>
    <w:p w14:paraId="30266CEE" w14:textId="77777777" w:rsidR="00177966" w:rsidRDefault="00177966" w:rsidP="00EF4E96">
      <w:pPr>
        <w:pStyle w:val="Nadpisbezsl1-1"/>
        <w:jc w:val="both"/>
      </w:pPr>
    </w:p>
    <w:p w14:paraId="6EEF3EE0" w14:textId="77777777" w:rsidR="00177966" w:rsidRDefault="00177966" w:rsidP="00EF4E96">
      <w:pPr>
        <w:pStyle w:val="Nadpisbezsl1-1"/>
        <w:jc w:val="both"/>
      </w:pPr>
    </w:p>
    <w:p w14:paraId="5F515009" w14:textId="77777777" w:rsidR="00177966" w:rsidRDefault="00177966" w:rsidP="00EF4E96">
      <w:pPr>
        <w:pStyle w:val="Nadpisbezsl1-1"/>
        <w:jc w:val="both"/>
      </w:pPr>
    </w:p>
    <w:p w14:paraId="194BDF81" w14:textId="77777777" w:rsidR="00177966" w:rsidRDefault="00177966" w:rsidP="00EF4E96">
      <w:pPr>
        <w:pStyle w:val="Nadpisbezsl1-1"/>
        <w:jc w:val="both"/>
      </w:pPr>
    </w:p>
    <w:p w14:paraId="774D23D8" w14:textId="77777777" w:rsidR="00177966" w:rsidRDefault="00177966" w:rsidP="00EF4E96">
      <w:pPr>
        <w:pStyle w:val="Nadpisbezsl1-1"/>
        <w:jc w:val="both"/>
      </w:pPr>
    </w:p>
    <w:p w14:paraId="71A13D5E" w14:textId="77777777" w:rsidR="00177966" w:rsidRDefault="00177966" w:rsidP="00EF4E96">
      <w:pPr>
        <w:pStyle w:val="Nadpisbezsl1-1"/>
        <w:jc w:val="both"/>
      </w:pPr>
    </w:p>
    <w:p w14:paraId="3B956B83" w14:textId="77777777" w:rsidR="00177966" w:rsidRDefault="00177966" w:rsidP="00EF4E96">
      <w:pPr>
        <w:pStyle w:val="Nadpisbezsl1-1"/>
        <w:jc w:val="both"/>
      </w:pPr>
    </w:p>
    <w:p w14:paraId="3528A362" w14:textId="77777777" w:rsidR="00177966" w:rsidRDefault="00177966" w:rsidP="00EF4E96">
      <w:pPr>
        <w:pStyle w:val="Nadpisbezsl1-1"/>
        <w:jc w:val="both"/>
      </w:pPr>
    </w:p>
    <w:p w14:paraId="654EB9BD" w14:textId="77777777" w:rsidR="00177966" w:rsidRDefault="00177966" w:rsidP="00EF4E96">
      <w:pPr>
        <w:pStyle w:val="Nadpisbezsl1-1"/>
        <w:jc w:val="both"/>
      </w:pPr>
    </w:p>
    <w:p w14:paraId="471530C2" w14:textId="77777777" w:rsidR="00177966" w:rsidRDefault="00177966" w:rsidP="00EF4E96">
      <w:pPr>
        <w:pStyle w:val="Nadpisbezsl1-1"/>
        <w:jc w:val="both"/>
      </w:pPr>
    </w:p>
    <w:p w14:paraId="74913690" w14:textId="77777777" w:rsidR="00177966" w:rsidRDefault="00177966" w:rsidP="00EF4E96">
      <w:pPr>
        <w:pStyle w:val="Nadpisbezsl1-1"/>
        <w:jc w:val="both"/>
      </w:pPr>
    </w:p>
    <w:p w14:paraId="1C814F9A" w14:textId="77777777" w:rsidR="00177966" w:rsidRDefault="00177966" w:rsidP="00EF4E96">
      <w:pPr>
        <w:pStyle w:val="Nadpisbezsl1-1"/>
        <w:jc w:val="both"/>
      </w:pPr>
    </w:p>
    <w:p w14:paraId="10CE066C" w14:textId="77777777" w:rsidR="00177966" w:rsidRDefault="00177966" w:rsidP="00EF4E96">
      <w:pPr>
        <w:pStyle w:val="Nadpisbezsl1-1"/>
        <w:jc w:val="both"/>
      </w:pPr>
    </w:p>
    <w:p w14:paraId="0388719F" w14:textId="77777777" w:rsidR="00177966" w:rsidRDefault="00177966" w:rsidP="00EF4E96">
      <w:pPr>
        <w:pStyle w:val="Nadpisbezsl1-1"/>
        <w:jc w:val="both"/>
      </w:pPr>
    </w:p>
    <w:p w14:paraId="34D2EFBF" w14:textId="77777777" w:rsidR="00177966" w:rsidRDefault="00177966" w:rsidP="00EF4E96">
      <w:pPr>
        <w:pStyle w:val="Nadpisbezsl1-1"/>
        <w:jc w:val="both"/>
      </w:pPr>
    </w:p>
    <w:p w14:paraId="23EE389C" w14:textId="77777777" w:rsidR="00177966" w:rsidRDefault="00177966" w:rsidP="00EF4E96">
      <w:pPr>
        <w:pStyle w:val="Nadpisbezsl1-1"/>
        <w:jc w:val="both"/>
      </w:pPr>
    </w:p>
    <w:p w14:paraId="323F602E" w14:textId="77777777" w:rsidR="00177966" w:rsidRDefault="00177966" w:rsidP="00EF4E96">
      <w:pPr>
        <w:pStyle w:val="Nadpisbezsl1-1"/>
        <w:jc w:val="both"/>
      </w:pPr>
    </w:p>
    <w:p w14:paraId="3D18D96A" w14:textId="77777777" w:rsidR="00177966" w:rsidRDefault="00177966" w:rsidP="00EF4E96">
      <w:pPr>
        <w:pStyle w:val="Nadpisbezsl1-1"/>
        <w:jc w:val="both"/>
      </w:pPr>
    </w:p>
    <w:p w14:paraId="6CD13B8A" w14:textId="77777777" w:rsidR="00177966" w:rsidRDefault="00177966" w:rsidP="00EF4E96">
      <w:pPr>
        <w:pStyle w:val="Nadpisbezsl1-1"/>
        <w:jc w:val="both"/>
      </w:pPr>
    </w:p>
    <w:p w14:paraId="5BA3B243" w14:textId="7D597B04" w:rsidR="0035531B" w:rsidRDefault="00BE7668" w:rsidP="00EF4E96">
      <w:pPr>
        <w:pStyle w:val="Nadpisbezsl1-1"/>
        <w:jc w:val="both"/>
      </w:pPr>
      <w:bookmarkStart w:id="9" w:name="_Toc233706582"/>
      <w:r>
        <w:lastRenderedPageBreak/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AC2155" w:rsidRPr="00AC2155">
        <w:t>Neobsazeno</w:t>
      </w:r>
      <w:bookmarkEnd w:id="9"/>
    </w:p>
    <w:p w14:paraId="5D4F4C28" w14:textId="79A6FB72" w:rsidR="0035531B" w:rsidRDefault="0035531B" w:rsidP="00C52A6F">
      <w:pPr>
        <w:pStyle w:val="Textbezslovn"/>
        <w:tabs>
          <w:tab w:val="left" w:pos="851"/>
        </w:tabs>
      </w:pPr>
    </w:p>
    <w:p w14:paraId="40A9E371" w14:textId="006DFC6C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50873600" w14:textId="006DFC6C" w:rsidR="0035531B" w:rsidRDefault="00BE7668" w:rsidP="00EF4E96">
      <w:pPr>
        <w:pStyle w:val="Nadpisbezsl1-1"/>
        <w:jc w:val="both"/>
      </w:pPr>
      <w:bookmarkStart w:id="10" w:name="_Toc233706583"/>
      <w:r>
        <w:lastRenderedPageBreak/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AC2155" w:rsidRPr="00AC2155">
        <w:t>Neobsazeno</w:t>
      </w:r>
      <w:bookmarkEnd w:id="10"/>
    </w:p>
    <w:p w14:paraId="0B4A3038" w14:textId="21B1498F" w:rsidR="00EE3C5F" w:rsidRDefault="00EE3C5F" w:rsidP="00EF4E96">
      <w:pPr>
        <w:pStyle w:val="Textbezslovn"/>
      </w:pPr>
      <w:r>
        <w:br w:type="page"/>
      </w:r>
    </w:p>
    <w:p w14:paraId="38288174" w14:textId="70BE059F" w:rsidR="00684B0D" w:rsidRDefault="00BE7668" w:rsidP="00E8576A">
      <w:pPr>
        <w:pStyle w:val="Nadpisbezsl1-1"/>
        <w:jc w:val="both"/>
      </w:pPr>
      <w:bookmarkStart w:id="11" w:name="_Toc233706584"/>
      <w:r>
        <w:lastRenderedPageBreak/>
        <w:t>Kapitola</w:t>
      </w:r>
      <w:r w:rsidR="0035531B">
        <w:t xml:space="preserve"> č. </w:t>
      </w:r>
      <w:r w:rsidR="00D84A9C">
        <w:t>8</w:t>
      </w:r>
      <w:r w:rsidR="00D84A9C" w:rsidRPr="00ED1816">
        <w:t xml:space="preserve"> </w:t>
      </w:r>
      <w:r w:rsidR="00684B0D">
        <w:t>Neobsazeno</w:t>
      </w:r>
      <w:bookmarkEnd w:id="11"/>
    </w:p>
    <w:p w14:paraId="06D1B8FB" w14:textId="77777777" w:rsidR="00684B0D" w:rsidRDefault="00684B0D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697DCB81" w14:textId="767D482D" w:rsidR="0035531B" w:rsidRDefault="00BE7668" w:rsidP="00E8576A">
      <w:pPr>
        <w:pStyle w:val="Nadpisbezsl1-1"/>
        <w:jc w:val="both"/>
      </w:pPr>
      <w:bookmarkStart w:id="12" w:name="_Toc233706585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2"/>
    </w:p>
    <w:p w14:paraId="24580E77" w14:textId="3D787945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625AF15B" w14:textId="73BBADA6" w:rsidR="00066766" w:rsidRDefault="00066766" w:rsidP="00E8576A">
      <w:pPr>
        <w:pStyle w:val="Nadpisbezsl1-1"/>
        <w:jc w:val="both"/>
      </w:pPr>
      <w:bookmarkStart w:id="13" w:name="_Toc233706586"/>
      <w:bookmarkEnd w:id="0"/>
      <w:bookmarkEnd w:id="1"/>
      <w:bookmarkEnd w:id="2"/>
      <w:bookmarkEnd w:id="3"/>
      <w:r>
        <w:lastRenderedPageBreak/>
        <w:t xml:space="preserve">Kapitola č. </w:t>
      </w:r>
      <w:r w:rsidR="00D84A9C">
        <w:t>10</w:t>
      </w:r>
      <w:r w:rsidR="00D84A9C" w:rsidRPr="00ED1816">
        <w:t xml:space="preserve"> </w:t>
      </w:r>
      <w:r w:rsidR="00F05AF7">
        <w:t>Neobsazeno</w:t>
      </w:r>
      <w:bookmarkEnd w:id="13"/>
    </w:p>
    <w:p w14:paraId="3B98901D" w14:textId="77777777" w:rsidR="00F05AF7" w:rsidRDefault="00F05AF7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5C19F2A8" w14:textId="0D719B24" w:rsidR="00066766" w:rsidRDefault="00EB5220" w:rsidP="00EB5220">
      <w:pPr>
        <w:pStyle w:val="Nadpisbezsl1-1"/>
      </w:pPr>
      <w:bookmarkStart w:id="14" w:name="_Toc233706587"/>
      <w:r>
        <w:lastRenderedPageBreak/>
        <w:t xml:space="preserve">Kapitola č. </w:t>
      </w:r>
      <w:r w:rsidR="00D84A9C">
        <w:t xml:space="preserve">11 </w:t>
      </w:r>
      <w:r w:rsidR="000B53EB">
        <w:t>Neobsazeno</w:t>
      </w:r>
      <w:bookmarkEnd w:id="14"/>
    </w:p>
    <w:p w14:paraId="2D412037" w14:textId="77777777" w:rsidR="00370E18" w:rsidRDefault="00370E18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150BEA1C" w14:textId="31E61D56" w:rsidR="00D339E2" w:rsidRDefault="00B84CB4" w:rsidP="00D339E2">
      <w:pPr>
        <w:pStyle w:val="Nadpisbezsl1-1"/>
      </w:pPr>
      <w:bookmarkStart w:id="15" w:name="_Toc233706588"/>
      <w:r>
        <w:lastRenderedPageBreak/>
        <w:t xml:space="preserve">Kapitola č. </w:t>
      </w:r>
      <w:r w:rsidR="00D84A9C">
        <w:t xml:space="preserve">12 </w:t>
      </w:r>
      <w:r w:rsidR="00D339E2" w:rsidRPr="00D339E2">
        <w:t xml:space="preserve">Čestné prohlášení ve vztahu k zákonu </w:t>
      </w:r>
      <w:r w:rsidR="00177966">
        <w:br/>
      </w:r>
      <w:r w:rsidR="00D339E2" w:rsidRPr="00D339E2">
        <w:t>o registru smluv</w:t>
      </w:r>
      <w:r w:rsidR="00764C1D">
        <w:rPr>
          <w:rStyle w:val="Znakapoznpodarou"/>
        </w:rPr>
        <w:footnoteReference w:id="4"/>
      </w:r>
      <w:bookmarkEnd w:id="15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 xml:space="preserve">Obchodní tajemství či jiné informace dle § 3 </w:t>
            </w:r>
            <w:proofErr w:type="spellStart"/>
            <w:r w:rsidRPr="00986260">
              <w:rPr>
                <w:rStyle w:val="Siln"/>
              </w:rPr>
              <w:t>odst</w:t>
            </w:r>
            <w:proofErr w:type="spellEnd"/>
            <w:r w:rsidRPr="00986260">
              <w:rPr>
                <w:rStyle w:val="Sil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0B1261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0B1261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BF223" w14:textId="77777777" w:rsidR="000B1261" w:rsidRDefault="000B1261" w:rsidP="00962258">
      <w:pPr>
        <w:spacing w:after="0" w:line="240" w:lineRule="auto"/>
      </w:pPr>
      <w:r>
        <w:separator/>
      </w:r>
    </w:p>
  </w:endnote>
  <w:endnote w:type="continuationSeparator" w:id="0">
    <w:p w14:paraId="128053F7" w14:textId="77777777" w:rsidR="000B1261" w:rsidRDefault="000B126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2863B276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297FA" w14:textId="77777777" w:rsidR="000B1261" w:rsidRDefault="000B1261" w:rsidP="00962258">
      <w:pPr>
        <w:spacing w:after="0" w:line="240" w:lineRule="auto"/>
      </w:pPr>
      <w:r>
        <w:separator/>
      </w:r>
    </w:p>
  </w:footnote>
  <w:footnote w:type="continuationSeparator" w:id="0">
    <w:p w14:paraId="3ADA0B91" w14:textId="77777777" w:rsidR="000B1261" w:rsidRDefault="000B1261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3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4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2D4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61"/>
    <w:rsid w:val="000B12B0"/>
    <w:rsid w:val="000B20AE"/>
    <w:rsid w:val="000B4C49"/>
    <w:rsid w:val="000B4EB8"/>
    <w:rsid w:val="000B5300"/>
    <w:rsid w:val="000B53EB"/>
    <w:rsid w:val="000C2072"/>
    <w:rsid w:val="000C3CD6"/>
    <w:rsid w:val="000C41F2"/>
    <w:rsid w:val="000D0AE7"/>
    <w:rsid w:val="000D0DE7"/>
    <w:rsid w:val="000D1858"/>
    <w:rsid w:val="000D2136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182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1CAF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07EC"/>
    <w:rsid w:val="00163AF1"/>
    <w:rsid w:val="0016455F"/>
    <w:rsid w:val="001656A2"/>
    <w:rsid w:val="00166978"/>
    <w:rsid w:val="00170521"/>
    <w:rsid w:val="00170EC5"/>
    <w:rsid w:val="001747C1"/>
    <w:rsid w:val="00177199"/>
    <w:rsid w:val="00177966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C2A"/>
    <w:rsid w:val="00193D8F"/>
    <w:rsid w:val="001950C2"/>
    <w:rsid w:val="0019527B"/>
    <w:rsid w:val="00196E81"/>
    <w:rsid w:val="001A341A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1F7EB6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4E19"/>
    <w:rsid w:val="00215A2B"/>
    <w:rsid w:val="00215FBE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7F7D"/>
    <w:rsid w:val="00321E17"/>
    <w:rsid w:val="00322579"/>
    <w:rsid w:val="003237A5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0E18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64C5"/>
    <w:rsid w:val="00441008"/>
    <w:rsid w:val="00441E3E"/>
    <w:rsid w:val="004464D1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51F7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4026"/>
    <w:rsid w:val="004849DD"/>
    <w:rsid w:val="0048585F"/>
    <w:rsid w:val="00485EAD"/>
    <w:rsid w:val="00486050"/>
    <w:rsid w:val="00486107"/>
    <w:rsid w:val="00487B17"/>
    <w:rsid w:val="00491827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3326"/>
    <w:rsid w:val="005E33AB"/>
    <w:rsid w:val="005E371B"/>
    <w:rsid w:val="005E4320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673D"/>
    <w:rsid w:val="006541C7"/>
    <w:rsid w:val="00655976"/>
    <w:rsid w:val="0065610E"/>
    <w:rsid w:val="00660AD3"/>
    <w:rsid w:val="00660BEB"/>
    <w:rsid w:val="0066235E"/>
    <w:rsid w:val="00665F2C"/>
    <w:rsid w:val="00666F70"/>
    <w:rsid w:val="006720FB"/>
    <w:rsid w:val="00675514"/>
    <w:rsid w:val="0067591B"/>
    <w:rsid w:val="006764D8"/>
    <w:rsid w:val="006776B6"/>
    <w:rsid w:val="00677E3B"/>
    <w:rsid w:val="006825F5"/>
    <w:rsid w:val="00684B0D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502C"/>
    <w:rsid w:val="006C6A0E"/>
    <w:rsid w:val="006D34B2"/>
    <w:rsid w:val="006D36C4"/>
    <w:rsid w:val="006D420C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70A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5B09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B96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3B5"/>
    <w:rsid w:val="00A50641"/>
    <w:rsid w:val="00A524B4"/>
    <w:rsid w:val="00A530BF"/>
    <w:rsid w:val="00A5756B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87799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155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046C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2819"/>
    <w:rsid w:val="00B5431A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63FC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0E03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3F73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96E72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2CF6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202"/>
    <w:rsid w:val="00E37347"/>
    <w:rsid w:val="00E42600"/>
    <w:rsid w:val="00E437B0"/>
    <w:rsid w:val="00E44045"/>
    <w:rsid w:val="00E45358"/>
    <w:rsid w:val="00E50858"/>
    <w:rsid w:val="00E51034"/>
    <w:rsid w:val="00E51D21"/>
    <w:rsid w:val="00E5655F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AF7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37559"/>
    <w:rsid w:val="00F40039"/>
    <w:rsid w:val="00F45607"/>
    <w:rsid w:val="00F4568B"/>
    <w:rsid w:val="00F46000"/>
    <w:rsid w:val="00F46EA7"/>
    <w:rsid w:val="00F4722B"/>
    <w:rsid w:val="00F51EF4"/>
    <w:rsid w:val="00F537C6"/>
    <w:rsid w:val="00F53DFF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06A0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290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662D4"/>
    <w:rsid w:val="000A3127"/>
    <w:rsid w:val="001079AC"/>
    <w:rsid w:val="001F7EB6"/>
    <w:rsid w:val="00214E19"/>
    <w:rsid w:val="00215FBE"/>
    <w:rsid w:val="002450A8"/>
    <w:rsid w:val="002479B1"/>
    <w:rsid w:val="00374734"/>
    <w:rsid w:val="00376800"/>
    <w:rsid w:val="0045525D"/>
    <w:rsid w:val="004B48D8"/>
    <w:rsid w:val="004D3350"/>
    <w:rsid w:val="00565380"/>
    <w:rsid w:val="00581789"/>
    <w:rsid w:val="00592296"/>
    <w:rsid w:val="006B7641"/>
    <w:rsid w:val="006C6A0E"/>
    <w:rsid w:val="00746B38"/>
    <w:rsid w:val="007C641A"/>
    <w:rsid w:val="007D470A"/>
    <w:rsid w:val="008211BB"/>
    <w:rsid w:val="008B1257"/>
    <w:rsid w:val="00925D65"/>
    <w:rsid w:val="00A87799"/>
    <w:rsid w:val="00AC4100"/>
    <w:rsid w:val="00BC73A3"/>
    <w:rsid w:val="00C10E03"/>
    <w:rsid w:val="00C74C99"/>
    <w:rsid w:val="00CD0DBE"/>
    <w:rsid w:val="00CF089C"/>
    <w:rsid w:val="00E16E5B"/>
    <w:rsid w:val="00E27588"/>
    <w:rsid w:val="00E37202"/>
    <w:rsid w:val="00E6073F"/>
    <w:rsid w:val="00F3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27588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01D830D3C3604A0B9D4622A9B238A1012">
    <w:name w:val="01D830D3C3604A0B9D4622A9B238A10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4CB930CAB544B99C6DA5A6DE116FBF2">
    <w:name w:val="5E4CB930CAB544B99C6DA5A6DE116FB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8814A8204CB4E2B96C63DE241CC19632">
    <w:name w:val="E8814A8204CB4E2B96C63DE241CC1963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F0223890D67348F8B755B163E8331B6C2">
    <w:name w:val="F0223890D67348F8B755B163E8331B6C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44A40BE0B0BE4E9C80629C011E10C9AF2">
    <w:name w:val="44A40BE0B0BE4E9C80629C011E10C9A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D92709007940F984FD98E15939C8662">
    <w:name w:val="BDD92709007940F984FD98E15939C866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345634E01B6044FE81FD94811BFA95D82">
    <w:name w:val="345634E01B6044FE81FD94811BFA95D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EC13502801345FE90F79E76AE8A4B022">
    <w:name w:val="1EC13502801345FE90F79E76AE8A4B0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6ACE2DA58E754C649A53C259DCF7777E2">
    <w:name w:val="6ACE2DA58E754C649A53C259DCF7777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20548F-B60D-4BC7-AA69-DBD01A4250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</Template>
  <TotalTime>8</TotalTime>
  <Pages>13</Pages>
  <Words>2084</Words>
  <Characters>12296</Characters>
  <Application>Microsoft Office Word</Application>
  <DocSecurity>0</DocSecurity>
  <Lines>102</Lines>
  <Paragraphs>28</Paragraphs>
  <ScaleCrop>false</ScaleCrop>
  <Company>SŽDC s.o.</Company>
  <LinksUpToDate>false</LinksUpToDate>
  <CharactersWithSpaces>14352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Schmittová Pavlína</cp:lastModifiedBy>
  <cp:revision>103</cp:revision>
  <cp:lastPrinted>2019-03-07T14:42:00Z</cp:lastPrinted>
  <dcterms:created xsi:type="dcterms:W3CDTF">2025-08-26T09:04:00Z</dcterms:created>
  <dcterms:modified xsi:type="dcterms:W3CDTF">2026-06-30T08:09:00Z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